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a3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1EE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2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bookmarkStart w:id="8" w:name="_GoBack"/>
      <w:bookmarkEnd w:id="8"/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000E8E6C" w:rsidR="004E6BAD" w:rsidRDefault="004E6BAD" w:rsidP="004E6BAD">
      <w:r>
        <w:t>SA3#110Bis-e</w:t>
      </w:r>
      <w:r>
        <w:tab/>
        <w:t>17 - 21 April 2023</w:t>
      </w:r>
      <w:r>
        <w:tab/>
      </w:r>
      <w:r w:rsidR="008729F0">
        <w:t xml:space="preserve">          </w:t>
      </w:r>
      <w:r>
        <w:t>Electronic meeting</w:t>
      </w:r>
    </w:p>
    <w:p w14:paraId="054FEDCB" w14:textId="79FB17B9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    </w:t>
      </w:r>
      <w:r>
        <w:t xml:space="preserve"> </w:t>
      </w:r>
      <w:r w:rsidR="008729F0">
        <w:t xml:space="preserve">                  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C4E31" w14:textId="77777777" w:rsidR="001224DD" w:rsidRDefault="001224DD">
      <w:pPr>
        <w:spacing w:after="0"/>
      </w:pPr>
      <w:r>
        <w:separator/>
      </w:r>
    </w:p>
  </w:endnote>
  <w:endnote w:type="continuationSeparator" w:id="0">
    <w:p w14:paraId="4EB0A1E9" w14:textId="77777777" w:rsidR="001224DD" w:rsidRDefault="001224DD">
      <w:pPr>
        <w:spacing w:after="0"/>
      </w:pPr>
      <w:r>
        <w:continuationSeparator/>
      </w:r>
    </w:p>
  </w:endnote>
  <w:endnote w:type="continuationNotice" w:id="1">
    <w:p w14:paraId="627BB3F0" w14:textId="77777777" w:rsidR="001224DD" w:rsidRDefault="00122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E19F2" w14:textId="77777777" w:rsidR="001224DD" w:rsidRDefault="001224DD">
      <w:pPr>
        <w:spacing w:after="0"/>
      </w:pPr>
      <w:r>
        <w:separator/>
      </w:r>
    </w:p>
  </w:footnote>
  <w:footnote w:type="continuationSeparator" w:id="0">
    <w:p w14:paraId="4F406D99" w14:textId="77777777" w:rsidR="001224DD" w:rsidRDefault="001224DD">
      <w:pPr>
        <w:spacing w:after="0"/>
      </w:pPr>
      <w:r>
        <w:continuationSeparator/>
      </w:r>
    </w:p>
  </w:footnote>
  <w:footnote w:type="continuationNotice" w:id="1">
    <w:p w14:paraId="63BD8084" w14:textId="77777777" w:rsidR="001224DD" w:rsidRDefault="00122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2002-04-22T21:10:00Z</cp:lastPrinted>
  <dcterms:created xsi:type="dcterms:W3CDTF">2023-02-23T10:13:00Z</dcterms:created>
  <dcterms:modified xsi:type="dcterms:W3CDTF">2023-02-23T10:15:00Z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